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66695" w14:textId="2373B9D0" w:rsidR="00BA00AB" w:rsidRDefault="003801F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SCORTON</w:t>
      </w:r>
      <w:r>
        <w:rPr>
          <w:rFonts w:ascii="Times New Roman" w:hAnsi="Times New Roman" w:cs="Times New Roman"/>
          <w:sz w:val="24"/>
          <w:szCs w:val="24"/>
        </w:rPr>
        <w:t xml:space="preserve">      (d.1445)</w:t>
      </w:r>
    </w:p>
    <w:p w14:paraId="29AC2353" w14:textId="1E2E087E" w:rsidR="003801F2" w:rsidRDefault="003801F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Baker.</w:t>
      </w:r>
    </w:p>
    <w:p w14:paraId="67088FFB" w14:textId="4E887197" w:rsidR="003801F2" w:rsidRDefault="003801F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7A8CCA" w14:textId="6F78008A" w:rsidR="003801F2" w:rsidRDefault="003801F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B9A232" w14:textId="0C1F2486" w:rsidR="003801F2" w:rsidRDefault="003801F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Apr.1445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p.146)</w:t>
      </w:r>
    </w:p>
    <w:p w14:paraId="21C8D9C3" w14:textId="2309E070" w:rsidR="003801F2" w:rsidRDefault="003801F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Apr.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CF3FD6E" w14:textId="474E4F82" w:rsidR="003801F2" w:rsidRDefault="003801F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4D134F" w14:textId="01EA7274" w:rsidR="003801F2" w:rsidRDefault="003801F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357AD3" w14:textId="158ADAD1" w:rsidR="003801F2" w:rsidRPr="003801F2" w:rsidRDefault="003801F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March 2022</w:t>
      </w:r>
    </w:p>
    <w:sectPr w:rsidR="003801F2" w:rsidRPr="003801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41C1" w14:textId="77777777" w:rsidR="003801F2" w:rsidRDefault="003801F2" w:rsidP="009139A6">
      <w:r>
        <w:separator/>
      </w:r>
    </w:p>
  </w:endnote>
  <w:endnote w:type="continuationSeparator" w:id="0">
    <w:p w14:paraId="28AE016E" w14:textId="77777777" w:rsidR="003801F2" w:rsidRDefault="003801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4BA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7495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65E8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A4A80" w14:textId="77777777" w:rsidR="003801F2" w:rsidRDefault="003801F2" w:rsidP="009139A6">
      <w:r>
        <w:separator/>
      </w:r>
    </w:p>
  </w:footnote>
  <w:footnote w:type="continuationSeparator" w:id="0">
    <w:p w14:paraId="4C17F961" w14:textId="77777777" w:rsidR="003801F2" w:rsidRDefault="003801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1E0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BBE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A12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1F2"/>
    <w:rsid w:val="000666E0"/>
    <w:rsid w:val="002510B7"/>
    <w:rsid w:val="003801F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364FD"/>
  <w15:chartTrackingRefBased/>
  <w15:docId w15:val="{657125D4-95A0-4F35-B5AB-C6E6D8D2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2022-03-07T11:12:00Z</dcterms:created>
  <dcterms:modified xsi:type="dcterms:W3CDTF">2022-03-07T11:14:00Z</dcterms:modified>
</cp:coreProperties>
</file>